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B1D63" w14:textId="77777777" w:rsidR="00F277D6" w:rsidRDefault="00F277D6" w:rsidP="00F277D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BOTELER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8F335CE" w14:textId="77777777" w:rsidR="00F277D6" w:rsidRDefault="00F277D6" w:rsidP="00F277D6">
      <w:pPr>
        <w:pStyle w:val="NoSpacing"/>
        <w:rPr>
          <w:rFonts w:eastAsia="Times New Roman" w:cs="Times New Roman"/>
          <w:szCs w:val="24"/>
        </w:rPr>
      </w:pPr>
    </w:p>
    <w:p w14:paraId="05640DAF" w14:textId="77777777" w:rsidR="00F277D6" w:rsidRDefault="00F277D6" w:rsidP="00F277D6">
      <w:pPr>
        <w:pStyle w:val="NoSpacing"/>
        <w:rPr>
          <w:rFonts w:eastAsia="Times New Roman" w:cs="Times New Roman"/>
          <w:szCs w:val="24"/>
        </w:rPr>
      </w:pPr>
    </w:p>
    <w:p w14:paraId="6A6DB0FD" w14:textId="77777777" w:rsidR="00F277D6" w:rsidRDefault="00F277D6" w:rsidP="00F277D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Sep.1485</w:t>
      </w:r>
      <w:r>
        <w:rPr>
          <w:rFonts w:eastAsia="Times New Roman" w:cs="Times New Roman"/>
          <w:szCs w:val="24"/>
        </w:rPr>
        <w:tab/>
        <w:t xml:space="preserve">Robert </w:t>
      </w:r>
      <w:proofErr w:type="spellStart"/>
      <w:r>
        <w:rPr>
          <w:rFonts w:eastAsia="Times New Roman" w:cs="Times New Roman"/>
          <w:szCs w:val="24"/>
        </w:rPr>
        <w:t>Ryngebourne</w:t>
      </w:r>
      <w:proofErr w:type="spellEnd"/>
      <w:r>
        <w:rPr>
          <w:rFonts w:eastAsia="Times New Roman" w:cs="Times New Roman"/>
          <w:szCs w:val="24"/>
        </w:rPr>
        <w:t>(q.v.) bequeathed him the tenement in which he lived.</w:t>
      </w:r>
    </w:p>
    <w:p w14:paraId="0D2BBF84" w14:textId="77777777" w:rsidR="00F277D6" w:rsidRDefault="00F277D6" w:rsidP="00F277D6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pp.443-5)</w:t>
      </w:r>
    </w:p>
    <w:p w14:paraId="625EEA1E" w14:textId="77777777" w:rsidR="00F277D6" w:rsidRDefault="00F277D6" w:rsidP="00F277D6">
      <w:pPr>
        <w:pStyle w:val="NoSpacing"/>
        <w:rPr>
          <w:rFonts w:eastAsia="Times New Roman" w:cs="Times New Roman"/>
          <w:szCs w:val="24"/>
        </w:rPr>
      </w:pPr>
    </w:p>
    <w:p w14:paraId="6E485F75" w14:textId="77777777" w:rsidR="00F277D6" w:rsidRDefault="00F277D6" w:rsidP="00F277D6">
      <w:pPr>
        <w:pStyle w:val="NoSpacing"/>
        <w:rPr>
          <w:rFonts w:eastAsia="Times New Roman" w:cs="Times New Roman"/>
          <w:szCs w:val="24"/>
        </w:rPr>
      </w:pPr>
    </w:p>
    <w:p w14:paraId="6982EE2F" w14:textId="77777777" w:rsidR="00F277D6" w:rsidRDefault="00F277D6" w:rsidP="00F277D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November 2022</w:t>
      </w:r>
    </w:p>
    <w:p w14:paraId="47B73A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F3A59" w14:textId="77777777" w:rsidR="00F277D6" w:rsidRDefault="00F277D6" w:rsidP="009139A6">
      <w:r>
        <w:separator/>
      </w:r>
    </w:p>
  </w:endnote>
  <w:endnote w:type="continuationSeparator" w:id="0">
    <w:p w14:paraId="1551DE06" w14:textId="77777777" w:rsidR="00F277D6" w:rsidRDefault="00F277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E08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CE9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E91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B955F" w14:textId="77777777" w:rsidR="00F277D6" w:rsidRDefault="00F277D6" w:rsidP="009139A6">
      <w:r>
        <w:separator/>
      </w:r>
    </w:p>
  </w:footnote>
  <w:footnote w:type="continuationSeparator" w:id="0">
    <w:p w14:paraId="7BC80D3E" w14:textId="77777777" w:rsidR="00F277D6" w:rsidRDefault="00F277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11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A0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BEE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7D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77D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A7909"/>
  <w15:chartTrackingRefBased/>
  <w15:docId w15:val="{C5D799D6-D03D-473D-BBCD-57B55B173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2022-11-11T20:46:00Z</dcterms:created>
  <dcterms:modified xsi:type="dcterms:W3CDTF">2022-11-11T20:46:00Z</dcterms:modified>
</cp:coreProperties>
</file>